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FEB70" w14:textId="2598C353" w:rsidR="00BA00AB" w:rsidRDefault="004757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RYCARD</w:t>
      </w:r>
      <w:r>
        <w:rPr>
          <w:rFonts w:ascii="Times New Roman" w:hAnsi="Times New Roman" w:cs="Times New Roman"/>
          <w:sz w:val="24"/>
          <w:szCs w:val="24"/>
        </w:rPr>
        <w:t xml:space="preserve">       (</w:t>
      </w:r>
      <w:r w:rsidR="00A33D5B">
        <w:rPr>
          <w:rFonts w:ascii="Times New Roman" w:hAnsi="Times New Roman" w:cs="Times New Roman"/>
          <w:sz w:val="24"/>
          <w:szCs w:val="24"/>
        </w:rPr>
        <w:t>d.ca.1501)</w:t>
      </w:r>
    </w:p>
    <w:p w14:paraId="708A1586" w14:textId="20612710" w:rsidR="00A33D5B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Fishlake.</w:t>
      </w:r>
    </w:p>
    <w:p w14:paraId="4A2461F6" w14:textId="70CEE957" w:rsidR="00A33D5B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A99AD" w14:textId="7946716A" w:rsidR="00A33D5B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79DB1B" w14:textId="419164BA" w:rsidR="00A33D5B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Mar.1501</w:t>
      </w:r>
      <w:r>
        <w:rPr>
          <w:rFonts w:ascii="Times New Roman" w:hAnsi="Times New Roman" w:cs="Times New Roman"/>
          <w:sz w:val="24"/>
          <w:szCs w:val="24"/>
        </w:rPr>
        <w:tab/>
        <w:t>Probate of his Will.    (W.Y.R. p.142)</w:t>
      </w:r>
    </w:p>
    <w:p w14:paraId="01D20938" w14:textId="71B84E0E" w:rsidR="00A33D5B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76F71" w14:textId="3A9B124D" w:rsidR="00A33D5B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19DC0D" w14:textId="4086F1E7" w:rsidR="00A33D5B" w:rsidRPr="004757F0" w:rsidRDefault="00A33D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A33D5B" w:rsidRPr="004757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4040D" w14:textId="77777777" w:rsidR="004757F0" w:rsidRDefault="004757F0" w:rsidP="009139A6">
      <w:r>
        <w:separator/>
      </w:r>
    </w:p>
  </w:endnote>
  <w:endnote w:type="continuationSeparator" w:id="0">
    <w:p w14:paraId="0F67F4AD" w14:textId="77777777" w:rsidR="004757F0" w:rsidRDefault="004757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0F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C03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C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0C51" w14:textId="77777777" w:rsidR="004757F0" w:rsidRDefault="004757F0" w:rsidP="009139A6">
      <w:r>
        <w:separator/>
      </w:r>
    </w:p>
  </w:footnote>
  <w:footnote w:type="continuationSeparator" w:id="0">
    <w:p w14:paraId="5E52FB20" w14:textId="77777777" w:rsidR="004757F0" w:rsidRDefault="004757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DE5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921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C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F0"/>
    <w:rsid w:val="000666E0"/>
    <w:rsid w:val="002510B7"/>
    <w:rsid w:val="004757F0"/>
    <w:rsid w:val="005C130B"/>
    <w:rsid w:val="00826F5C"/>
    <w:rsid w:val="009139A6"/>
    <w:rsid w:val="009448BB"/>
    <w:rsid w:val="00A3176C"/>
    <w:rsid w:val="00A33D5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9098"/>
  <w15:chartTrackingRefBased/>
  <w15:docId w15:val="{ED634D6B-62A1-4629-AC6D-EDD01EE5D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57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2021-12-03T08:29:00Z</dcterms:created>
  <dcterms:modified xsi:type="dcterms:W3CDTF">2021-12-03T09:26:00Z</dcterms:modified>
</cp:coreProperties>
</file>